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5EC9E12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Vergabestelle</w:t>
            </w:r>
          </w:p>
          <w:p w14:paraId="01CE898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Kreis Recklinghausen</w:t>
            </w:r>
          </w:p>
          <w:p w14:paraId="6B7DDD85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Kurt-Schumacher-Allee 1</w:t>
            </w:r>
          </w:p>
          <w:p w14:paraId="4D09CD89" w14:textId="56A83858" w:rsidR="00FD1CFD" w:rsidRPr="006E2374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45657 Recklinghausen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41F08B76" w:rsidR="000D2F1B" w:rsidRPr="008F6547" w:rsidRDefault="00E24684" w:rsidP="00940F19">
            <w:r>
              <w:t>Kreishaus Sanierung</w:t>
            </w:r>
            <w:r w:rsidR="007421EF">
              <w:t xml:space="preserve"> Recklinghausen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EAAB081" w:rsidR="000D2F1B" w:rsidRPr="008F6547" w:rsidRDefault="00FD1CFD" w:rsidP="00940F19">
            <w:r>
              <w:t>(ZV)2</w:t>
            </w:r>
            <w:r w:rsidR="007F1974">
              <w:t>3</w:t>
            </w:r>
            <w:r w:rsidR="00F90AE3">
              <w:t xml:space="preserve"> 149</w:t>
            </w:r>
            <w:r w:rsidR="001A00A5">
              <w:t>/26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5B937CFD" w:rsidR="000D2F1B" w:rsidRPr="008F6547" w:rsidRDefault="00F90AE3" w:rsidP="00940F19">
            <w:r w:rsidRPr="00F90AE3">
              <w:t>2.310 Metallbau- und Verglasungsarbeiten (Rohrrahmentüren)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950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  <w:gridCol w:w="283"/>
      </w:tblGrid>
      <w:tr w:rsidR="00F44312" w:rsidRPr="00D1009B" w14:paraId="5F589C09" w14:textId="77777777" w:rsidTr="00EC26B9">
        <w:trPr>
          <w:trHeight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3C82FE8D" w14:textId="77777777" w:rsidR="00EC26B9" w:rsidRDefault="00EC26B9" w:rsidP="00EC26B9"/>
          <w:p w14:paraId="086C2E8F" w14:textId="39B5AAB7" w:rsidR="00EC26B9" w:rsidRDefault="00EC26B9" w:rsidP="003C0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2" w:right="27"/>
            </w:pPr>
            <w:r w:rsidRPr="00387068">
              <w:rPr>
                <w:b/>
              </w:rPr>
              <w:t>Mit Abgabe des Angebots wird anerkannt, dass ausschließlich die im Formblatt 211 genannten Unterlagen Vertragsbe</w:t>
            </w:r>
            <w:r w:rsidR="00251F28">
              <w:rPr>
                <w:b/>
              </w:rPr>
              <w:t>dingungen</w:t>
            </w:r>
            <w:r w:rsidRPr="00387068">
              <w:rPr>
                <w:b/>
              </w:rPr>
              <w:t xml:space="preserve"> werden.</w:t>
            </w:r>
          </w:p>
          <w:p w14:paraId="515D06F3" w14:textId="77777777" w:rsidR="00F44312" w:rsidRDefault="00F44312" w:rsidP="00F44312">
            <w:pPr>
              <w:rPr>
                <w:b/>
                <w:sz w:val="16"/>
                <w:szCs w:val="16"/>
              </w:rPr>
            </w:pPr>
          </w:p>
          <w:p w14:paraId="1C9C5816" w14:textId="78E06F57" w:rsidR="00EC26B9" w:rsidRPr="00D1009B" w:rsidRDefault="00EC26B9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EC26B9">
        <w:trPr>
          <w:gridAfter w:val="1"/>
          <w:wAfter w:w="283" w:type="dxa"/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EC26B9">
        <w:trPr>
          <w:gridAfter w:val="1"/>
          <w:wAfter w:w="283" w:type="dxa"/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EC26B9">
        <w:trPr>
          <w:gridAfter w:val="1"/>
          <w:wAfter w:w="283" w:type="dxa"/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EC26B9">
        <w:trPr>
          <w:gridAfter w:val="1"/>
          <w:wAfter w:w="283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F90AE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F90AE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 xml:space="preserve">43 </w:t>
            </w:r>
            <w:proofErr w:type="spellStart"/>
            <w:r w:rsidRPr="00015705">
              <w:rPr>
                <w:sz w:val="16"/>
                <w:szCs w:val="16"/>
              </w:rPr>
              <w:t>Mio</w:t>
            </w:r>
            <w:proofErr w:type="spellEnd"/>
            <w:r w:rsidRPr="00015705">
              <w:rPr>
                <w:sz w:val="16"/>
                <w:szCs w:val="16"/>
              </w:rPr>
              <w:t xml:space="preserve">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F90AE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F90AE3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6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6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EC26B9">
        <w:trPr>
          <w:gridAfter w:val="1"/>
          <w:wAfter w:w="283" w:type="dxa"/>
          <w:cantSplit/>
          <w:trHeight w:val="170"/>
        </w:trPr>
        <w:tc>
          <w:tcPr>
            <w:tcW w:w="9667" w:type="dxa"/>
            <w:gridSpan w:val="9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EC26B9">
        <w:trPr>
          <w:gridAfter w:val="1"/>
          <w:wAfter w:w="283" w:type="dxa"/>
          <w:cantSplit/>
          <w:trHeight w:val="1701"/>
        </w:trPr>
        <w:tc>
          <w:tcPr>
            <w:tcW w:w="9667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A55B3" w14:textId="77777777" w:rsidR="009E0A2E" w:rsidRDefault="009E0A2E">
      <w:r>
        <w:separator/>
      </w:r>
    </w:p>
    <w:p w14:paraId="64D68240" w14:textId="77777777" w:rsidR="009E0A2E" w:rsidRDefault="009E0A2E"/>
    <w:p w14:paraId="144FC35E" w14:textId="77777777" w:rsidR="009E0A2E" w:rsidRDefault="009E0A2E"/>
  </w:endnote>
  <w:endnote w:type="continuationSeparator" w:id="0">
    <w:p w14:paraId="43F8E182" w14:textId="77777777" w:rsidR="009E0A2E" w:rsidRDefault="009E0A2E">
      <w:r>
        <w:continuationSeparator/>
      </w:r>
    </w:p>
    <w:p w14:paraId="3DF00CBF" w14:textId="77777777" w:rsidR="009E0A2E" w:rsidRDefault="009E0A2E"/>
    <w:p w14:paraId="3D25D108" w14:textId="77777777" w:rsidR="009E0A2E" w:rsidRDefault="009E0A2E"/>
  </w:endnote>
  <w:endnote w:type="continuationNotice" w:id="1">
    <w:p w14:paraId="5FD39F89" w14:textId="77777777" w:rsidR="009E0A2E" w:rsidRDefault="009E0A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96F46" w14:textId="77777777" w:rsidR="009E0A2E" w:rsidRDefault="009E0A2E" w:rsidP="00026D23">
      <w:r>
        <w:separator/>
      </w:r>
    </w:p>
  </w:footnote>
  <w:footnote w:type="continuationSeparator" w:id="0">
    <w:p w14:paraId="028DB3CC" w14:textId="77777777" w:rsidR="009E0A2E" w:rsidRDefault="009E0A2E">
      <w:r>
        <w:continuationSeparator/>
      </w:r>
    </w:p>
    <w:p w14:paraId="113739B5" w14:textId="77777777" w:rsidR="009E0A2E" w:rsidRDefault="009E0A2E"/>
    <w:p w14:paraId="0EAD88C3" w14:textId="77777777" w:rsidR="009E0A2E" w:rsidRDefault="009E0A2E"/>
  </w:footnote>
  <w:footnote w:type="continuationNotice" w:id="1">
    <w:p w14:paraId="4C0C6FBB" w14:textId="77777777" w:rsidR="009E0A2E" w:rsidRDefault="009E0A2E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46577526">
    <w:abstractNumId w:val="1"/>
  </w:num>
  <w:num w:numId="2" w16cid:durableId="1497039940">
    <w:abstractNumId w:val="7"/>
  </w:num>
  <w:num w:numId="3" w16cid:durableId="193003628">
    <w:abstractNumId w:val="9"/>
  </w:num>
  <w:num w:numId="4" w16cid:durableId="65809819">
    <w:abstractNumId w:val="23"/>
  </w:num>
  <w:num w:numId="5" w16cid:durableId="862550740">
    <w:abstractNumId w:val="11"/>
  </w:num>
  <w:num w:numId="6" w16cid:durableId="777331052">
    <w:abstractNumId w:val="3"/>
  </w:num>
  <w:num w:numId="7" w16cid:durableId="1415207602">
    <w:abstractNumId w:val="14"/>
  </w:num>
  <w:num w:numId="8" w16cid:durableId="2015376117">
    <w:abstractNumId w:val="10"/>
  </w:num>
  <w:num w:numId="9" w16cid:durableId="1035621890">
    <w:abstractNumId w:val="22"/>
  </w:num>
  <w:num w:numId="10" w16cid:durableId="109128832">
    <w:abstractNumId w:val="6"/>
  </w:num>
  <w:num w:numId="11" w16cid:durableId="1903101024">
    <w:abstractNumId w:val="13"/>
  </w:num>
  <w:num w:numId="12" w16cid:durableId="1214578693">
    <w:abstractNumId w:val="13"/>
  </w:num>
  <w:num w:numId="13" w16cid:durableId="575407220">
    <w:abstractNumId w:val="13"/>
  </w:num>
  <w:num w:numId="14" w16cid:durableId="904338934">
    <w:abstractNumId w:val="13"/>
  </w:num>
  <w:num w:numId="15" w16cid:durableId="1227374090">
    <w:abstractNumId w:val="13"/>
  </w:num>
  <w:num w:numId="16" w16cid:durableId="2019116992">
    <w:abstractNumId w:val="2"/>
  </w:num>
  <w:num w:numId="17" w16cid:durableId="490409598">
    <w:abstractNumId w:val="2"/>
  </w:num>
  <w:num w:numId="18" w16cid:durableId="1476331626">
    <w:abstractNumId w:val="18"/>
  </w:num>
  <w:num w:numId="19" w16cid:durableId="738752067">
    <w:abstractNumId w:val="15"/>
  </w:num>
  <w:num w:numId="20" w16cid:durableId="465511266">
    <w:abstractNumId w:val="12"/>
  </w:num>
  <w:num w:numId="21" w16cid:durableId="391082625">
    <w:abstractNumId w:val="8"/>
  </w:num>
  <w:num w:numId="22" w16cid:durableId="2023041973">
    <w:abstractNumId w:val="0"/>
  </w:num>
  <w:num w:numId="23" w16cid:durableId="2094009541">
    <w:abstractNumId w:val="17"/>
  </w:num>
  <w:num w:numId="24" w16cid:durableId="797722890">
    <w:abstractNumId w:val="20"/>
  </w:num>
  <w:num w:numId="25" w16cid:durableId="398095802">
    <w:abstractNumId w:val="21"/>
  </w:num>
  <w:num w:numId="26" w16cid:durableId="984505305">
    <w:abstractNumId w:val="4"/>
  </w:num>
  <w:num w:numId="27" w16cid:durableId="1503932372">
    <w:abstractNumId w:val="16"/>
  </w:num>
  <w:num w:numId="28" w16cid:durableId="1841306884">
    <w:abstractNumId w:val="19"/>
  </w:num>
  <w:num w:numId="29" w16cid:durableId="994728131">
    <w:abstractNumId w:val="2"/>
  </w:num>
  <w:num w:numId="30" w16cid:durableId="265238100">
    <w:abstractNumId w:val="2"/>
  </w:num>
  <w:num w:numId="31" w16cid:durableId="661809221">
    <w:abstractNumId w:val="2"/>
  </w:num>
  <w:num w:numId="32" w16cid:durableId="200480792">
    <w:abstractNumId w:val="2"/>
  </w:num>
  <w:num w:numId="33" w16cid:durableId="942036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2C07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28F4"/>
    <w:rsid w:val="00126ACC"/>
    <w:rsid w:val="00127C79"/>
    <w:rsid w:val="0013068A"/>
    <w:rsid w:val="00134A13"/>
    <w:rsid w:val="00140608"/>
    <w:rsid w:val="001426F7"/>
    <w:rsid w:val="00147998"/>
    <w:rsid w:val="00147B13"/>
    <w:rsid w:val="001500DC"/>
    <w:rsid w:val="001518F2"/>
    <w:rsid w:val="00154EED"/>
    <w:rsid w:val="001954E4"/>
    <w:rsid w:val="001A00A5"/>
    <w:rsid w:val="001A1B62"/>
    <w:rsid w:val="001A6205"/>
    <w:rsid w:val="001B705C"/>
    <w:rsid w:val="001C1252"/>
    <w:rsid w:val="001C339D"/>
    <w:rsid w:val="001C3E5C"/>
    <w:rsid w:val="001C509D"/>
    <w:rsid w:val="001C60F2"/>
    <w:rsid w:val="001D0DFF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47879"/>
    <w:rsid w:val="002517FD"/>
    <w:rsid w:val="00251A0A"/>
    <w:rsid w:val="00251F28"/>
    <w:rsid w:val="00254625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6819"/>
    <w:rsid w:val="003A70D7"/>
    <w:rsid w:val="003B6B2A"/>
    <w:rsid w:val="003B6F65"/>
    <w:rsid w:val="003B6F8A"/>
    <w:rsid w:val="003B7BE2"/>
    <w:rsid w:val="003C00B5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3125"/>
    <w:rsid w:val="00435DB1"/>
    <w:rsid w:val="0044202E"/>
    <w:rsid w:val="0044759B"/>
    <w:rsid w:val="0045228F"/>
    <w:rsid w:val="00454471"/>
    <w:rsid w:val="004550AB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3B8B"/>
    <w:rsid w:val="004B024C"/>
    <w:rsid w:val="004C19E2"/>
    <w:rsid w:val="004C30C8"/>
    <w:rsid w:val="004C3362"/>
    <w:rsid w:val="004C4880"/>
    <w:rsid w:val="004C5609"/>
    <w:rsid w:val="004C5C64"/>
    <w:rsid w:val="004D0DA8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16D4E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26DEF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21EF"/>
    <w:rsid w:val="00745C15"/>
    <w:rsid w:val="007531A1"/>
    <w:rsid w:val="007633C2"/>
    <w:rsid w:val="0076461A"/>
    <w:rsid w:val="007662D1"/>
    <w:rsid w:val="007670D9"/>
    <w:rsid w:val="00767D97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D6522"/>
    <w:rsid w:val="007E2F05"/>
    <w:rsid w:val="007E61DB"/>
    <w:rsid w:val="007E7294"/>
    <w:rsid w:val="007F197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7AD8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022A"/>
    <w:rsid w:val="009515C7"/>
    <w:rsid w:val="00953C73"/>
    <w:rsid w:val="009555C5"/>
    <w:rsid w:val="00962412"/>
    <w:rsid w:val="00967807"/>
    <w:rsid w:val="0097166A"/>
    <w:rsid w:val="00977A6F"/>
    <w:rsid w:val="00987558"/>
    <w:rsid w:val="00991A98"/>
    <w:rsid w:val="00995989"/>
    <w:rsid w:val="009A3215"/>
    <w:rsid w:val="009A75F3"/>
    <w:rsid w:val="009B37A2"/>
    <w:rsid w:val="009B5456"/>
    <w:rsid w:val="009C14BE"/>
    <w:rsid w:val="009D2B81"/>
    <w:rsid w:val="009D3CC0"/>
    <w:rsid w:val="009D5046"/>
    <w:rsid w:val="009E0802"/>
    <w:rsid w:val="009E0A2E"/>
    <w:rsid w:val="009E444D"/>
    <w:rsid w:val="009F383F"/>
    <w:rsid w:val="00A00872"/>
    <w:rsid w:val="00A010E4"/>
    <w:rsid w:val="00A03047"/>
    <w:rsid w:val="00A10F82"/>
    <w:rsid w:val="00A12D13"/>
    <w:rsid w:val="00A21814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5794"/>
    <w:rsid w:val="00B9630B"/>
    <w:rsid w:val="00B96ADB"/>
    <w:rsid w:val="00B97391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463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383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56AB9"/>
    <w:rsid w:val="00D6072E"/>
    <w:rsid w:val="00D61309"/>
    <w:rsid w:val="00D6465F"/>
    <w:rsid w:val="00D64A5D"/>
    <w:rsid w:val="00D66680"/>
    <w:rsid w:val="00D73780"/>
    <w:rsid w:val="00D8356B"/>
    <w:rsid w:val="00D91DC7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DF7A06"/>
    <w:rsid w:val="00E02FAA"/>
    <w:rsid w:val="00E05D8D"/>
    <w:rsid w:val="00E1197E"/>
    <w:rsid w:val="00E2142E"/>
    <w:rsid w:val="00E24684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26B9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AE3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D6DB5-B0D4-48C8-A73C-9CF274F9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561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Hoyme, D.</cp:lastModifiedBy>
  <cp:revision>26</cp:revision>
  <cp:lastPrinted>2019-04-10T06:42:00Z</cp:lastPrinted>
  <dcterms:created xsi:type="dcterms:W3CDTF">2019-04-30T08:20:00Z</dcterms:created>
  <dcterms:modified xsi:type="dcterms:W3CDTF">2026-04-22T12:35:00Z</dcterms:modified>
</cp:coreProperties>
</file>